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567" w:rsidRDefault="003F5567" w:rsidP="003F55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Richard KELE</w:t>
      </w:r>
      <w:r>
        <w:rPr>
          <w:rStyle w:val="Hyperlink"/>
          <w:u w:val="none"/>
        </w:rPr>
        <w:t xml:space="preserve">      (fl.1401)</w:t>
      </w:r>
    </w:p>
    <w:p w:rsidR="003F5567" w:rsidRDefault="003F5567" w:rsidP="003F55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Wycombe, Buckinghamshire.</w:t>
      </w:r>
    </w:p>
    <w:p w:rsidR="003F5567" w:rsidRDefault="003F5567" w:rsidP="003F55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F5567" w:rsidRDefault="003F5567" w:rsidP="003F55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F5567" w:rsidRDefault="003F5567" w:rsidP="003F55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 xml:space="preserve">  2 Oct.1401</w:t>
      </w:r>
      <w:r>
        <w:rPr>
          <w:rStyle w:val="Hyperlink"/>
          <w:u w:val="none"/>
        </w:rPr>
        <w:tab/>
        <w:t xml:space="preserve">He granted lands, tenements and rents in Walton, near Aylesbury, to </w:t>
      </w:r>
    </w:p>
    <w:p w:rsidR="003F5567" w:rsidRDefault="003F5567" w:rsidP="003F55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John </w:t>
      </w:r>
      <w:proofErr w:type="gramStart"/>
      <w:r>
        <w:rPr>
          <w:rStyle w:val="Hyperlink"/>
          <w:u w:val="none"/>
        </w:rPr>
        <w:t>Verdon(</w:t>
      </w:r>
      <w:proofErr w:type="gramEnd"/>
      <w:r>
        <w:rPr>
          <w:rStyle w:val="Hyperlink"/>
          <w:u w:val="none"/>
        </w:rPr>
        <w:t>q.v.).</w:t>
      </w:r>
    </w:p>
    <w:p w:rsidR="003F5567" w:rsidRDefault="003F5567" w:rsidP="003F55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ref.705 349/12946/494199)</w:t>
      </w:r>
    </w:p>
    <w:p w:rsidR="003F5567" w:rsidRDefault="003F5567" w:rsidP="003F55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F5567" w:rsidRDefault="003F5567" w:rsidP="003F55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F5567" w:rsidRDefault="003F5567" w:rsidP="003F5567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15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567" w:rsidRDefault="003F5567" w:rsidP="00920DE3">
      <w:pPr>
        <w:spacing w:after="0" w:line="240" w:lineRule="auto"/>
      </w:pPr>
      <w:r>
        <w:separator/>
      </w:r>
    </w:p>
  </w:endnote>
  <w:endnote w:type="continuationSeparator" w:id="0">
    <w:p w:rsidR="003F5567" w:rsidRDefault="003F55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567" w:rsidRDefault="003F5567" w:rsidP="00920DE3">
      <w:pPr>
        <w:spacing w:after="0" w:line="240" w:lineRule="auto"/>
      </w:pPr>
      <w:r>
        <w:separator/>
      </w:r>
    </w:p>
  </w:footnote>
  <w:footnote w:type="continuationSeparator" w:id="0">
    <w:p w:rsidR="003F5567" w:rsidRDefault="003F55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567"/>
    <w:rsid w:val="00120749"/>
    <w:rsid w:val="003F556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F556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F556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2015-03-24T21:23:00Z</dcterms:created>
  <dcterms:modified xsi:type="dcterms:W3CDTF">2015-03-24T21:24:00Z</dcterms:modified>
</cp:coreProperties>
</file>